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67" w:rsidRDefault="00043A67" w:rsidP="00E309C2">
      <w:pPr>
        <w:jc w:val="center"/>
        <w:rPr>
          <w:b/>
          <w:bCs/>
          <w:szCs w:val="28"/>
        </w:rPr>
      </w:pPr>
      <w:bookmarkStart w:id="0" w:name="_GoBack"/>
      <w:bookmarkEnd w:id="0"/>
      <w:r>
        <w:rPr>
          <w:b/>
          <w:bCs/>
          <w:szCs w:val="28"/>
        </w:rPr>
        <w:t>ПОЯСНИТЕЛЬНАЯ ЗАПИСКА</w:t>
      </w:r>
    </w:p>
    <w:p w:rsidR="00043A67" w:rsidRPr="00E309C2" w:rsidRDefault="00043A67" w:rsidP="00E309C2">
      <w:pPr>
        <w:jc w:val="center"/>
        <w:rPr>
          <w:b/>
          <w:bCs/>
          <w:szCs w:val="28"/>
        </w:rPr>
      </w:pPr>
      <w:r w:rsidRPr="00E309C2">
        <w:rPr>
          <w:b/>
          <w:bCs/>
          <w:szCs w:val="28"/>
        </w:rPr>
        <w:t>к проекту постановления</w:t>
      </w:r>
    </w:p>
    <w:p w:rsidR="00043A67" w:rsidRPr="00E309C2" w:rsidRDefault="00043A67" w:rsidP="00E309C2">
      <w:pPr>
        <w:jc w:val="center"/>
        <w:rPr>
          <w:b/>
          <w:bCs/>
          <w:szCs w:val="28"/>
        </w:rPr>
      </w:pPr>
      <w:r w:rsidRPr="00E309C2">
        <w:rPr>
          <w:b/>
          <w:bCs/>
          <w:szCs w:val="28"/>
        </w:rPr>
        <w:t>Законодательного Собрания Забайкальского края</w:t>
      </w:r>
    </w:p>
    <w:p w:rsidR="00043A67" w:rsidRDefault="00043A67" w:rsidP="00E309C2">
      <w:pPr>
        <w:jc w:val="center"/>
        <w:rPr>
          <w:b/>
          <w:color w:val="000000"/>
          <w:szCs w:val="28"/>
        </w:rPr>
      </w:pPr>
      <w:r w:rsidRPr="009C197E">
        <w:rPr>
          <w:b/>
          <w:color w:val="000000"/>
          <w:szCs w:val="28"/>
        </w:rPr>
        <w:t>"</w:t>
      </w:r>
      <w:r w:rsidRPr="00E309C2">
        <w:rPr>
          <w:b/>
          <w:szCs w:val="28"/>
        </w:rPr>
        <w:t xml:space="preserve">О </w:t>
      </w:r>
      <w:r>
        <w:rPr>
          <w:b/>
          <w:szCs w:val="28"/>
        </w:rPr>
        <w:t xml:space="preserve">награждении медалью </w:t>
      </w:r>
      <w:r w:rsidRPr="009C197E">
        <w:rPr>
          <w:b/>
          <w:color w:val="000000"/>
          <w:szCs w:val="28"/>
        </w:rPr>
        <w:t>"</w:t>
      </w:r>
      <w:r>
        <w:rPr>
          <w:b/>
          <w:color w:val="000000"/>
          <w:szCs w:val="28"/>
        </w:rPr>
        <w:t>За родительскую доблесть</w:t>
      </w:r>
      <w:r w:rsidRPr="002B11BB">
        <w:rPr>
          <w:b/>
          <w:color w:val="000000"/>
          <w:szCs w:val="28"/>
        </w:rPr>
        <w:t>"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  <w:lang w:val="en-US"/>
        </w:rPr>
        <w:t>III</w:t>
      </w:r>
      <w:r w:rsidRPr="002B11BB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степени</w:t>
      </w:r>
      <w:r w:rsidRPr="002B11BB">
        <w:rPr>
          <w:b/>
          <w:color w:val="000000"/>
          <w:szCs w:val="28"/>
        </w:rPr>
        <w:t>"</w:t>
      </w:r>
    </w:p>
    <w:p w:rsidR="00043A67" w:rsidRPr="002B11BB" w:rsidRDefault="00043A67" w:rsidP="00E309C2">
      <w:pPr>
        <w:jc w:val="center"/>
        <w:rPr>
          <w:bCs/>
          <w:sz w:val="16"/>
          <w:szCs w:val="16"/>
        </w:rPr>
      </w:pPr>
    </w:p>
    <w:p w:rsidR="00043A67" w:rsidRPr="00E309C2" w:rsidRDefault="00043A67" w:rsidP="00E309C2">
      <w:pPr>
        <w:jc w:val="both"/>
        <w:rPr>
          <w:sz w:val="4"/>
          <w:szCs w:val="4"/>
        </w:rPr>
      </w:pPr>
      <w:r w:rsidRPr="00E309C2">
        <w:rPr>
          <w:bCs/>
          <w:szCs w:val="28"/>
        </w:rPr>
        <w:t xml:space="preserve"> </w:t>
      </w:r>
    </w:p>
    <w:p w:rsidR="00043A67" w:rsidRDefault="00043A67" w:rsidP="00C762C6">
      <w:pPr>
        <w:tabs>
          <w:tab w:val="left" w:pos="567"/>
        </w:tabs>
        <w:ind w:firstLine="709"/>
        <w:jc w:val="both"/>
        <w:rPr>
          <w:szCs w:val="28"/>
        </w:rPr>
      </w:pPr>
      <w:r w:rsidRPr="00E309C2">
        <w:rPr>
          <w:szCs w:val="28"/>
        </w:rPr>
        <w:t>Проект постановления разработан Администрацией Губернатора Забайкальского края (управлением государственной службы и кадровой политики Губернатора Забайкальского</w:t>
      </w:r>
      <w:r>
        <w:rPr>
          <w:szCs w:val="28"/>
        </w:rPr>
        <w:t xml:space="preserve"> края) в соответствии с частью </w:t>
      </w:r>
      <w:r w:rsidRPr="00E309C2">
        <w:rPr>
          <w:szCs w:val="28"/>
        </w:rPr>
        <w:t>1 статьи 5 Закона Забайкальского края от 1</w:t>
      </w:r>
      <w:r>
        <w:rPr>
          <w:szCs w:val="28"/>
        </w:rPr>
        <w:t xml:space="preserve">8 февраля 2009 года № 131-ЗЗК </w:t>
      </w:r>
      <w:r>
        <w:rPr>
          <w:szCs w:val="28"/>
        </w:rPr>
        <w:br/>
      </w:r>
      <w:r>
        <w:rPr>
          <w:color w:val="000000"/>
          <w:szCs w:val="28"/>
        </w:rPr>
        <w:t>"</w:t>
      </w:r>
      <w:r w:rsidRPr="00E309C2">
        <w:rPr>
          <w:szCs w:val="28"/>
        </w:rPr>
        <w:t>О наградах в Забайкальском крае</w:t>
      </w:r>
      <w:r>
        <w:rPr>
          <w:color w:val="000000"/>
          <w:szCs w:val="28"/>
        </w:rPr>
        <w:t>"</w:t>
      </w:r>
      <w:r w:rsidRPr="00E309C2">
        <w:rPr>
          <w:bCs/>
          <w:szCs w:val="28"/>
        </w:rPr>
        <w:t xml:space="preserve"> </w:t>
      </w:r>
      <w:r w:rsidRPr="00E309C2">
        <w:rPr>
          <w:szCs w:val="28"/>
        </w:rPr>
        <w:t xml:space="preserve">на основании ходатайства </w:t>
      </w:r>
      <w:r>
        <w:rPr>
          <w:szCs w:val="28"/>
        </w:rPr>
        <w:t xml:space="preserve">администрации сельского поселения </w:t>
      </w:r>
      <w:r>
        <w:rPr>
          <w:color w:val="000000"/>
          <w:szCs w:val="28"/>
        </w:rPr>
        <w:t>"</w:t>
      </w:r>
      <w:r>
        <w:rPr>
          <w:szCs w:val="28"/>
        </w:rPr>
        <w:t>Казановское</w:t>
      </w:r>
      <w:r>
        <w:rPr>
          <w:color w:val="000000"/>
          <w:szCs w:val="28"/>
        </w:rPr>
        <w:t>"</w:t>
      </w:r>
      <w:r>
        <w:rPr>
          <w:szCs w:val="28"/>
        </w:rPr>
        <w:t xml:space="preserve"> муниципального района </w:t>
      </w:r>
      <w:r>
        <w:rPr>
          <w:color w:val="000000"/>
          <w:szCs w:val="28"/>
        </w:rPr>
        <w:t>"Шилкинский район" Забайкальского края.</w:t>
      </w:r>
    </w:p>
    <w:p w:rsidR="00043A67" w:rsidRDefault="00043A67" w:rsidP="00C762C6">
      <w:pPr>
        <w:ind w:firstLine="709"/>
        <w:jc w:val="both"/>
        <w:rPr>
          <w:szCs w:val="28"/>
        </w:rPr>
      </w:pPr>
      <w:r w:rsidRPr="00E309C2">
        <w:rPr>
          <w:szCs w:val="28"/>
        </w:rPr>
        <w:t xml:space="preserve">Проектом постановления предлагается </w:t>
      </w:r>
      <w:r>
        <w:rPr>
          <w:szCs w:val="28"/>
        </w:rPr>
        <w:t xml:space="preserve">наградить медалью </w:t>
      </w:r>
      <w:r>
        <w:rPr>
          <w:szCs w:val="28"/>
        </w:rPr>
        <w:br/>
      </w:r>
      <w:r>
        <w:rPr>
          <w:color w:val="000000"/>
          <w:szCs w:val="28"/>
        </w:rPr>
        <w:t>"За родительскую доблесть"</w:t>
      </w:r>
      <w:r>
        <w:rPr>
          <w:szCs w:val="28"/>
        </w:rPr>
        <w:t xml:space="preserve"> </w:t>
      </w:r>
      <w:r>
        <w:rPr>
          <w:szCs w:val="28"/>
          <w:lang w:val="en-US"/>
        </w:rPr>
        <w:t>III</w:t>
      </w:r>
      <w:r>
        <w:rPr>
          <w:szCs w:val="28"/>
        </w:rPr>
        <w:t xml:space="preserve"> степени Викулова Андрея Иннокентьевича и Викулову Елену Александровну.</w:t>
      </w:r>
    </w:p>
    <w:p w:rsidR="00043A67" w:rsidRPr="00E5266B" w:rsidRDefault="00043A67" w:rsidP="00C762C6">
      <w:pPr>
        <w:ind w:firstLine="709"/>
        <w:jc w:val="both"/>
        <w:rPr>
          <w:szCs w:val="28"/>
        </w:rPr>
      </w:pPr>
      <w:r>
        <w:rPr>
          <w:szCs w:val="28"/>
        </w:rPr>
        <w:t>Андрей Иннокентьевич</w:t>
      </w:r>
      <w:r w:rsidRPr="00E5266B">
        <w:rPr>
          <w:szCs w:val="28"/>
        </w:rPr>
        <w:t xml:space="preserve"> и Е</w:t>
      </w:r>
      <w:r>
        <w:rPr>
          <w:szCs w:val="28"/>
        </w:rPr>
        <w:t>лена Александровна</w:t>
      </w:r>
      <w:r w:rsidRPr="00E5266B">
        <w:rPr>
          <w:szCs w:val="28"/>
        </w:rPr>
        <w:t xml:space="preserve"> </w:t>
      </w:r>
      <w:r>
        <w:rPr>
          <w:szCs w:val="28"/>
        </w:rPr>
        <w:t>с</w:t>
      </w:r>
      <w:r w:rsidRPr="00E5266B">
        <w:rPr>
          <w:szCs w:val="28"/>
        </w:rPr>
        <w:t xml:space="preserve">остоят в браке </w:t>
      </w:r>
      <w:r>
        <w:rPr>
          <w:szCs w:val="28"/>
        </w:rPr>
        <w:t>30 лет. Супруги воспитали 5 детей.</w:t>
      </w:r>
    </w:p>
    <w:p w:rsidR="00043A67" w:rsidRDefault="00043A67" w:rsidP="00C762C6">
      <w:pPr>
        <w:ind w:firstLine="709"/>
        <w:jc w:val="both"/>
        <w:rPr>
          <w:szCs w:val="28"/>
        </w:rPr>
      </w:pPr>
      <w:r>
        <w:rPr>
          <w:szCs w:val="28"/>
        </w:rPr>
        <w:t>Андрей Иннокентьевич и Елена Александровна с</w:t>
      </w:r>
      <w:r w:rsidRPr="00E5266B">
        <w:rPr>
          <w:szCs w:val="28"/>
        </w:rPr>
        <w:t>воим п</w:t>
      </w:r>
      <w:r>
        <w:rPr>
          <w:szCs w:val="28"/>
        </w:rPr>
        <w:t xml:space="preserve">римером </w:t>
      </w:r>
      <w:r w:rsidRPr="00E5266B">
        <w:rPr>
          <w:szCs w:val="28"/>
        </w:rPr>
        <w:t>приви</w:t>
      </w:r>
      <w:r>
        <w:rPr>
          <w:szCs w:val="28"/>
        </w:rPr>
        <w:t>вали</w:t>
      </w:r>
      <w:r w:rsidRPr="00E5266B">
        <w:rPr>
          <w:szCs w:val="28"/>
        </w:rPr>
        <w:t xml:space="preserve"> детям навыки трудолюбия, справедливости, требовательности, ответственности, уч</w:t>
      </w:r>
      <w:r>
        <w:rPr>
          <w:szCs w:val="28"/>
        </w:rPr>
        <w:t>или</w:t>
      </w:r>
      <w:r w:rsidRPr="00E5266B">
        <w:rPr>
          <w:szCs w:val="28"/>
        </w:rPr>
        <w:t xml:space="preserve"> детей уважать старших, ценить дружбу, оказывать помощь младшим</w:t>
      </w:r>
      <w:r>
        <w:rPr>
          <w:szCs w:val="28"/>
        </w:rPr>
        <w:t>,</w:t>
      </w:r>
      <w:r w:rsidRPr="00E5266B">
        <w:rPr>
          <w:szCs w:val="28"/>
        </w:rPr>
        <w:t xml:space="preserve"> дети активно участв</w:t>
      </w:r>
      <w:r>
        <w:rPr>
          <w:szCs w:val="28"/>
        </w:rPr>
        <w:t xml:space="preserve">овали </w:t>
      </w:r>
      <w:r w:rsidRPr="00E5266B">
        <w:rPr>
          <w:szCs w:val="28"/>
        </w:rPr>
        <w:t>в ведении домашнего хо</w:t>
      </w:r>
      <w:r>
        <w:rPr>
          <w:szCs w:val="28"/>
        </w:rPr>
        <w:t>зяйства</w:t>
      </w:r>
      <w:r w:rsidRPr="00E5266B">
        <w:rPr>
          <w:szCs w:val="28"/>
        </w:rPr>
        <w:t>.</w:t>
      </w:r>
      <w:r w:rsidRPr="0019446E">
        <w:rPr>
          <w:szCs w:val="28"/>
        </w:rPr>
        <w:t xml:space="preserve"> </w:t>
      </w:r>
      <w:r>
        <w:rPr>
          <w:szCs w:val="28"/>
        </w:rPr>
        <w:t>Большое внимание родители уделяли развитию творческих способностей детей, всей семьей участвовали в спортивных соревнованиях школы и села.</w:t>
      </w:r>
    </w:p>
    <w:p w:rsidR="00043A67" w:rsidRPr="00B75E83" w:rsidRDefault="00043A67" w:rsidP="00C762C6">
      <w:pPr>
        <w:ind w:firstLine="709"/>
        <w:jc w:val="both"/>
        <w:rPr>
          <w:szCs w:val="28"/>
        </w:rPr>
      </w:pPr>
      <w:r w:rsidRPr="00B75E83">
        <w:rPr>
          <w:szCs w:val="28"/>
        </w:rPr>
        <w:t xml:space="preserve">Наградные документы рассмотрены Комиссией по наградам </w:t>
      </w:r>
      <w:r>
        <w:rPr>
          <w:szCs w:val="28"/>
        </w:rPr>
        <w:br/>
        <w:t xml:space="preserve">31 октября </w:t>
      </w:r>
      <w:r w:rsidRPr="00B75E83">
        <w:rPr>
          <w:szCs w:val="28"/>
        </w:rPr>
        <w:t>202</w:t>
      </w:r>
      <w:r>
        <w:rPr>
          <w:szCs w:val="28"/>
        </w:rPr>
        <w:t>4</w:t>
      </w:r>
      <w:r w:rsidRPr="00B75E83">
        <w:rPr>
          <w:szCs w:val="28"/>
        </w:rPr>
        <w:t xml:space="preserve"> года, кандидатур</w:t>
      </w:r>
      <w:r>
        <w:rPr>
          <w:szCs w:val="28"/>
        </w:rPr>
        <w:t>ы</w:t>
      </w:r>
      <w:r w:rsidRPr="00B75E83">
        <w:rPr>
          <w:szCs w:val="28"/>
        </w:rPr>
        <w:t xml:space="preserve"> </w:t>
      </w:r>
      <w:r>
        <w:rPr>
          <w:szCs w:val="28"/>
        </w:rPr>
        <w:t xml:space="preserve">Викулова Андрея Иннокентьевича и </w:t>
      </w:r>
      <w:r>
        <w:rPr>
          <w:szCs w:val="28"/>
        </w:rPr>
        <w:br/>
        <w:t xml:space="preserve">Викуловой Елены Александровны </w:t>
      </w:r>
      <w:r w:rsidRPr="00B75E83">
        <w:rPr>
          <w:szCs w:val="28"/>
        </w:rPr>
        <w:t>рекомендован</w:t>
      </w:r>
      <w:r>
        <w:rPr>
          <w:szCs w:val="28"/>
        </w:rPr>
        <w:t>ы</w:t>
      </w:r>
      <w:r w:rsidRPr="00B75E83">
        <w:rPr>
          <w:szCs w:val="28"/>
        </w:rPr>
        <w:t xml:space="preserve"> к награждению. </w:t>
      </w:r>
    </w:p>
    <w:p w:rsidR="00043A67" w:rsidRPr="00B75E83" w:rsidRDefault="00043A67" w:rsidP="00B75E83">
      <w:pPr>
        <w:rPr>
          <w:sz w:val="24"/>
        </w:rPr>
      </w:pPr>
    </w:p>
    <w:p w:rsidR="00043A67" w:rsidRPr="005623BF" w:rsidRDefault="00043A67" w:rsidP="005623BF">
      <w:pPr>
        <w:ind w:firstLine="708"/>
        <w:jc w:val="both"/>
        <w:rPr>
          <w:szCs w:val="28"/>
        </w:rPr>
      </w:pPr>
    </w:p>
    <w:sectPr w:rsidR="00043A67" w:rsidRPr="005623BF" w:rsidSect="0072127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43E99"/>
    <w:multiLevelType w:val="hybridMultilevel"/>
    <w:tmpl w:val="E24C0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1E333BE"/>
    <w:multiLevelType w:val="hybridMultilevel"/>
    <w:tmpl w:val="5C5A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B6E"/>
    <w:rsid w:val="0000219A"/>
    <w:rsid w:val="00007B3E"/>
    <w:rsid w:val="000134E0"/>
    <w:rsid w:val="00013959"/>
    <w:rsid w:val="00016571"/>
    <w:rsid w:val="00020977"/>
    <w:rsid w:val="0003124E"/>
    <w:rsid w:val="00031F0D"/>
    <w:rsid w:val="00033985"/>
    <w:rsid w:val="00034089"/>
    <w:rsid w:val="000351DD"/>
    <w:rsid w:val="0004347F"/>
    <w:rsid w:val="00043A67"/>
    <w:rsid w:val="0004512E"/>
    <w:rsid w:val="00054DC2"/>
    <w:rsid w:val="000577AE"/>
    <w:rsid w:val="000639F0"/>
    <w:rsid w:val="00065093"/>
    <w:rsid w:val="000819FC"/>
    <w:rsid w:val="00083B39"/>
    <w:rsid w:val="00086D9A"/>
    <w:rsid w:val="000A50D7"/>
    <w:rsid w:val="000B33C0"/>
    <w:rsid w:val="000B3578"/>
    <w:rsid w:val="000B40C1"/>
    <w:rsid w:val="000B531F"/>
    <w:rsid w:val="000D2567"/>
    <w:rsid w:val="000E096D"/>
    <w:rsid w:val="000F3DEC"/>
    <w:rsid w:val="001207D0"/>
    <w:rsid w:val="001219F6"/>
    <w:rsid w:val="00124759"/>
    <w:rsid w:val="00133675"/>
    <w:rsid w:val="00137F70"/>
    <w:rsid w:val="00147FD7"/>
    <w:rsid w:val="001600BD"/>
    <w:rsid w:val="0016037C"/>
    <w:rsid w:val="00170AE2"/>
    <w:rsid w:val="0017299B"/>
    <w:rsid w:val="00187617"/>
    <w:rsid w:val="0019187D"/>
    <w:rsid w:val="0019446E"/>
    <w:rsid w:val="001A1DB9"/>
    <w:rsid w:val="001C4D84"/>
    <w:rsid w:val="001D56DD"/>
    <w:rsid w:val="001D79BC"/>
    <w:rsid w:val="001D7E98"/>
    <w:rsid w:val="001D7FF8"/>
    <w:rsid w:val="001E2006"/>
    <w:rsid w:val="00207427"/>
    <w:rsid w:val="00207654"/>
    <w:rsid w:val="00210AB3"/>
    <w:rsid w:val="002155F1"/>
    <w:rsid w:val="00215F3B"/>
    <w:rsid w:val="00223B24"/>
    <w:rsid w:val="00224776"/>
    <w:rsid w:val="002262A2"/>
    <w:rsid w:val="00227171"/>
    <w:rsid w:val="00227EFC"/>
    <w:rsid w:val="002335B1"/>
    <w:rsid w:val="00243EA1"/>
    <w:rsid w:val="002450EA"/>
    <w:rsid w:val="00245848"/>
    <w:rsid w:val="00252880"/>
    <w:rsid w:val="00256ED5"/>
    <w:rsid w:val="00267050"/>
    <w:rsid w:val="0027193C"/>
    <w:rsid w:val="0027203F"/>
    <w:rsid w:val="0027371F"/>
    <w:rsid w:val="00276DDA"/>
    <w:rsid w:val="00285217"/>
    <w:rsid w:val="00287D51"/>
    <w:rsid w:val="00290068"/>
    <w:rsid w:val="00290B5D"/>
    <w:rsid w:val="00293110"/>
    <w:rsid w:val="00294C00"/>
    <w:rsid w:val="00297304"/>
    <w:rsid w:val="002B11BB"/>
    <w:rsid w:val="002B1DF3"/>
    <w:rsid w:val="002B5C30"/>
    <w:rsid w:val="002C5C62"/>
    <w:rsid w:val="002C7361"/>
    <w:rsid w:val="002D3669"/>
    <w:rsid w:val="002E38E4"/>
    <w:rsid w:val="002F0AF5"/>
    <w:rsid w:val="002F1B84"/>
    <w:rsid w:val="002F1FEA"/>
    <w:rsid w:val="00313A81"/>
    <w:rsid w:val="00314844"/>
    <w:rsid w:val="00333AA3"/>
    <w:rsid w:val="0034506F"/>
    <w:rsid w:val="00346545"/>
    <w:rsid w:val="00351AE3"/>
    <w:rsid w:val="00362700"/>
    <w:rsid w:val="00383DC3"/>
    <w:rsid w:val="0039006A"/>
    <w:rsid w:val="00392680"/>
    <w:rsid w:val="003A2B14"/>
    <w:rsid w:val="003B6B02"/>
    <w:rsid w:val="003C2E68"/>
    <w:rsid w:val="003D5785"/>
    <w:rsid w:val="003D6D5F"/>
    <w:rsid w:val="003E10EF"/>
    <w:rsid w:val="003E21ED"/>
    <w:rsid w:val="003E2204"/>
    <w:rsid w:val="003E5D58"/>
    <w:rsid w:val="003E7FE8"/>
    <w:rsid w:val="003F0951"/>
    <w:rsid w:val="003F7D8A"/>
    <w:rsid w:val="00411B80"/>
    <w:rsid w:val="00413811"/>
    <w:rsid w:val="00420400"/>
    <w:rsid w:val="004219C7"/>
    <w:rsid w:val="004241CE"/>
    <w:rsid w:val="00426230"/>
    <w:rsid w:val="00432271"/>
    <w:rsid w:val="00443265"/>
    <w:rsid w:val="00446774"/>
    <w:rsid w:val="00450C03"/>
    <w:rsid w:val="00456547"/>
    <w:rsid w:val="0046713D"/>
    <w:rsid w:val="00472022"/>
    <w:rsid w:val="004723D6"/>
    <w:rsid w:val="004746A8"/>
    <w:rsid w:val="00483139"/>
    <w:rsid w:val="00485469"/>
    <w:rsid w:val="00492792"/>
    <w:rsid w:val="0049597F"/>
    <w:rsid w:val="00497F46"/>
    <w:rsid w:val="004C1889"/>
    <w:rsid w:val="004C6FC1"/>
    <w:rsid w:val="004D5106"/>
    <w:rsid w:val="004D5AC6"/>
    <w:rsid w:val="004D5FC8"/>
    <w:rsid w:val="004D73C5"/>
    <w:rsid w:val="004E0BCC"/>
    <w:rsid w:val="004E32D3"/>
    <w:rsid w:val="004E434F"/>
    <w:rsid w:val="00524E64"/>
    <w:rsid w:val="00526164"/>
    <w:rsid w:val="0054458F"/>
    <w:rsid w:val="005517BC"/>
    <w:rsid w:val="005531DB"/>
    <w:rsid w:val="00555E24"/>
    <w:rsid w:val="005623BF"/>
    <w:rsid w:val="005646D4"/>
    <w:rsid w:val="00582DA1"/>
    <w:rsid w:val="005871E3"/>
    <w:rsid w:val="0059465D"/>
    <w:rsid w:val="00594A3B"/>
    <w:rsid w:val="005B0A76"/>
    <w:rsid w:val="005C4644"/>
    <w:rsid w:val="005D0DE2"/>
    <w:rsid w:val="005D4182"/>
    <w:rsid w:val="005E69B6"/>
    <w:rsid w:val="005F2962"/>
    <w:rsid w:val="00602164"/>
    <w:rsid w:val="00602F2D"/>
    <w:rsid w:val="0060499F"/>
    <w:rsid w:val="00606A03"/>
    <w:rsid w:val="006070FB"/>
    <w:rsid w:val="00607D89"/>
    <w:rsid w:val="00614C3D"/>
    <w:rsid w:val="00627F3A"/>
    <w:rsid w:val="0063034A"/>
    <w:rsid w:val="00634BC3"/>
    <w:rsid w:val="006546A5"/>
    <w:rsid w:val="006605B9"/>
    <w:rsid w:val="006633CF"/>
    <w:rsid w:val="00664E39"/>
    <w:rsid w:val="006652AA"/>
    <w:rsid w:val="00666F70"/>
    <w:rsid w:val="006753F5"/>
    <w:rsid w:val="006934E0"/>
    <w:rsid w:val="00693962"/>
    <w:rsid w:val="00697DBC"/>
    <w:rsid w:val="006A1442"/>
    <w:rsid w:val="006A47A1"/>
    <w:rsid w:val="006A555B"/>
    <w:rsid w:val="006B0654"/>
    <w:rsid w:val="006B2C1B"/>
    <w:rsid w:val="006C268D"/>
    <w:rsid w:val="006C2D1F"/>
    <w:rsid w:val="006D6C39"/>
    <w:rsid w:val="006E4DAD"/>
    <w:rsid w:val="006F100B"/>
    <w:rsid w:val="006F5DAF"/>
    <w:rsid w:val="00701394"/>
    <w:rsid w:val="00701B71"/>
    <w:rsid w:val="007056D7"/>
    <w:rsid w:val="007057E3"/>
    <w:rsid w:val="00713CA4"/>
    <w:rsid w:val="00714696"/>
    <w:rsid w:val="00721276"/>
    <w:rsid w:val="00721E62"/>
    <w:rsid w:val="007226C4"/>
    <w:rsid w:val="00722AFA"/>
    <w:rsid w:val="00736E06"/>
    <w:rsid w:val="0075093A"/>
    <w:rsid w:val="00751459"/>
    <w:rsid w:val="00766B89"/>
    <w:rsid w:val="00767113"/>
    <w:rsid w:val="007864A8"/>
    <w:rsid w:val="007A27A0"/>
    <w:rsid w:val="007B4B1D"/>
    <w:rsid w:val="007C0902"/>
    <w:rsid w:val="007C545E"/>
    <w:rsid w:val="007C6D2C"/>
    <w:rsid w:val="007D3F1A"/>
    <w:rsid w:val="00804EBA"/>
    <w:rsid w:val="00821041"/>
    <w:rsid w:val="00827681"/>
    <w:rsid w:val="00837F2F"/>
    <w:rsid w:val="00845142"/>
    <w:rsid w:val="00845BC0"/>
    <w:rsid w:val="00850D8B"/>
    <w:rsid w:val="00863DB6"/>
    <w:rsid w:val="008858A7"/>
    <w:rsid w:val="00893D29"/>
    <w:rsid w:val="008A183D"/>
    <w:rsid w:val="008D1C42"/>
    <w:rsid w:val="008D71A9"/>
    <w:rsid w:val="008F4745"/>
    <w:rsid w:val="008F4958"/>
    <w:rsid w:val="008F55E0"/>
    <w:rsid w:val="009070AA"/>
    <w:rsid w:val="00925FFE"/>
    <w:rsid w:val="0093595D"/>
    <w:rsid w:val="00936565"/>
    <w:rsid w:val="00936A85"/>
    <w:rsid w:val="00953360"/>
    <w:rsid w:val="00957B30"/>
    <w:rsid w:val="00960DF0"/>
    <w:rsid w:val="00964744"/>
    <w:rsid w:val="0098022A"/>
    <w:rsid w:val="00982DCE"/>
    <w:rsid w:val="00987F7C"/>
    <w:rsid w:val="0099193E"/>
    <w:rsid w:val="00997F96"/>
    <w:rsid w:val="009A17CA"/>
    <w:rsid w:val="009A2F1A"/>
    <w:rsid w:val="009A3C0A"/>
    <w:rsid w:val="009A3CD8"/>
    <w:rsid w:val="009A62DE"/>
    <w:rsid w:val="009B568B"/>
    <w:rsid w:val="009C0DA9"/>
    <w:rsid w:val="009C197E"/>
    <w:rsid w:val="009D0B3A"/>
    <w:rsid w:val="009E055E"/>
    <w:rsid w:val="009F1CC6"/>
    <w:rsid w:val="009F2CF3"/>
    <w:rsid w:val="009F5FDA"/>
    <w:rsid w:val="009F64A0"/>
    <w:rsid w:val="00A07B33"/>
    <w:rsid w:val="00A327D3"/>
    <w:rsid w:val="00A51C94"/>
    <w:rsid w:val="00A53321"/>
    <w:rsid w:val="00A535AD"/>
    <w:rsid w:val="00A578A0"/>
    <w:rsid w:val="00A57A23"/>
    <w:rsid w:val="00A60AC2"/>
    <w:rsid w:val="00A6148B"/>
    <w:rsid w:val="00A6277A"/>
    <w:rsid w:val="00A70DD3"/>
    <w:rsid w:val="00A72CFB"/>
    <w:rsid w:val="00A93BF3"/>
    <w:rsid w:val="00AA68CB"/>
    <w:rsid w:val="00AB76C8"/>
    <w:rsid w:val="00AC6E6C"/>
    <w:rsid w:val="00AD01D5"/>
    <w:rsid w:val="00AD43DD"/>
    <w:rsid w:val="00AD77A5"/>
    <w:rsid w:val="00AE0501"/>
    <w:rsid w:val="00AF000D"/>
    <w:rsid w:val="00AF2E72"/>
    <w:rsid w:val="00AF4261"/>
    <w:rsid w:val="00AF78B8"/>
    <w:rsid w:val="00B00FFF"/>
    <w:rsid w:val="00B014BC"/>
    <w:rsid w:val="00B02522"/>
    <w:rsid w:val="00B1206D"/>
    <w:rsid w:val="00B12608"/>
    <w:rsid w:val="00B170C5"/>
    <w:rsid w:val="00B20914"/>
    <w:rsid w:val="00B30467"/>
    <w:rsid w:val="00B305E8"/>
    <w:rsid w:val="00B3231C"/>
    <w:rsid w:val="00B40116"/>
    <w:rsid w:val="00B50508"/>
    <w:rsid w:val="00B53B41"/>
    <w:rsid w:val="00B56D97"/>
    <w:rsid w:val="00B63562"/>
    <w:rsid w:val="00B71DA8"/>
    <w:rsid w:val="00B72BCE"/>
    <w:rsid w:val="00B75B8E"/>
    <w:rsid w:val="00B75E83"/>
    <w:rsid w:val="00B85FB8"/>
    <w:rsid w:val="00B879AC"/>
    <w:rsid w:val="00BA5D9E"/>
    <w:rsid w:val="00BA6DAD"/>
    <w:rsid w:val="00BB019D"/>
    <w:rsid w:val="00BB0F27"/>
    <w:rsid w:val="00BB4ED5"/>
    <w:rsid w:val="00BB551F"/>
    <w:rsid w:val="00BC3679"/>
    <w:rsid w:val="00BC6B72"/>
    <w:rsid w:val="00BC6CD1"/>
    <w:rsid w:val="00BD5263"/>
    <w:rsid w:val="00BE115B"/>
    <w:rsid w:val="00BF1BED"/>
    <w:rsid w:val="00BF29CB"/>
    <w:rsid w:val="00BF3D28"/>
    <w:rsid w:val="00BF4533"/>
    <w:rsid w:val="00BF465B"/>
    <w:rsid w:val="00BF7FEA"/>
    <w:rsid w:val="00C00E8E"/>
    <w:rsid w:val="00C01795"/>
    <w:rsid w:val="00C17720"/>
    <w:rsid w:val="00C265BB"/>
    <w:rsid w:val="00C30B8F"/>
    <w:rsid w:val="00C32658"/>
    <w:rsid w:val="00C37B2B"/>
    <w:rsid w:val="00C4038C"/>
    <w:rsid w:val="00C40885"/>
    <w:rsid w:val="00C5253F"/>
    <w:rsid w:val="00C529E0"/>
    <w:rsid w:val="00C54142"/>
    <w:rsid w:val="00C6017D"/>
    <w:rsid w:val="00C67A12"/>
    <w:rsid w:val="00C712AB"/>
    <w:rsid w:val="00C762C6"/>
    <w:rsid w:val="00C77B20"/>
    <w:rsid w:val="00C807E4"/>
    <w:rsid w:val="00C81B2C"/>
    <w:rsid w:val="00CA59FD"/>
    <w:rsid w:val="00CB240D"/>
    <w:rsid w:val="00CB38A6"/>
    <w:rsid w:val="00CB61F4"/>
    <w:rsid w:val="00CC7EF8"/>
    <w:rsid w:val="00CD0DBC"/>
    <w:rsid w:val="00CD6564"/>
    <w:rsid w:val="00CE4D07"/>
    <w:rsid w:val="00CF144E"/>
    <w:rsid w:val="00CF5DB5"/>
    <w:rsid w:val="00D006AE"/>
    <w:rsid w:val="00D0482D"/>
    <w:rsid w:val="00D06C8A"/>
    <w:rsid w:val="00D12F25"/>
    <w:rsid w:val="00D16562"/>
    <w:rsid w:val="00D20766"/>
    <w:rsid w:val="00D247B4"/>
    <w:rsid w:val="00D2585C"/>
    <w:rsid w:val="00D341DB"/>
    <w:rsid w:val="00D37D5B"/>
    <w:rsid w:val="00D455F9"/>
    <w:rsid w:val="00D52CF5"/>
    <w:rsid w:val="00D538E5"/>
    <w:rsid w:val="00D64DDA"/>
    <w:rsid w:val="00D66C01"/>
    <w:rsid w:val="00D75FB6"/>
    <w:rsid w:val="00D81579"/>
    <w:rsid w:val="00D877A0"/>
    <w:rsid w:val="00D957B3"/>
    <w:rsid w:val="00DA13C2"/>
    <w:rsid w:val="00DA7785"/>
    <w:rsid w:val="00DC1FC2"/>
    <w:rsid w:val="00DC4074"/>
    <w:rsid w:val="00DC5239"/>
    <w:rsid w:val="00DD1B6E"/>
    <w:rsid w:val="00DE0DFF"/>
    <w:rsid w:val="00DE5922"/>
    <w:rsid w:val="00DE7587"/>
    <w:rsid w:val="00DF25EB"/>
    <w:rsid w:val="00DF6AF6"/>
    <w:rsid w:val="00E00032"/>
    <w:rsid w:val="00E027C9"/>
    <w:rsid w:val="00E04C95"/>
    <w:rsid w:val="00E072D0"/>
    <w:rsid w:val="00E2099A"/>
    <w:rsid w:val="00E30899"/>
    <w:rsid w:val="00E309C2"/>
    <w:rsid w:val="00E46B1F"/>
    <w:rsid w:val="00E46C5D"/>
    <w:rsid w:val="00E5183C"/>
    <w:rsid w:val="00E5266B"/>
    <w:rsid w:val="00E6274D"/>
    <w:rsid w:val="00E75B75"/>
    <w:rsid w:val="00E761D9"/>
    <w:rsid w:val="00E87EEB"/>
    <w:rsid w:val="00E93361"/>
    <w:rsid w:val="00E93417"/>
    <w:rsid w:val="00EA7DF7"/>
    <w:rsid w:val="00EB0AC4"/>
    <w:rsid w:val="00EB2D8D"/>
    <w:rsid w:val="00EE17B1"/>
    <w:rsid w:val="00EE44BC"/>
    <w:rsid w:val="00EE4588"/>
    <w:rsid w:val="00EE4B71"/>
    <w:rsid w:val="00F044C8"/>
    <w:rsid w:val="00F102D7"/>
    <w:rsid w:val="00F10E49"/>
    <w:rsid w:val="00F1469A"/>
    <w:rsid w:val="00F14B90"/>
    <w:rsid w:val="00F1516E"/>
    <w:rsid w:val="00F21B77"/>
    <w:rsid w:val="00F2454D"/>
    <w:rsid w:val="00F27437"/>
    <w:rsid w:val="00F27EF4"/>
    <w:rsid w:val="00F30F62"/>
    <w:rsid w:val="00F3122F"/>
    <w:rsid w:val="00F31273"/>
    <w:rsid w:val="00F324BB"/>
    <w:rsid w:val="00F333D6"/>
    <w:rsid w:val="00F336F6"/>
    <w:rsid w:val="00F341A7"/>
    <w:rsid w:val="00F36807"/>
    <w:rsid w:val="00F42016"/>
    <w:rsid w:val="00F4239D"/>
    <w:rsid w:val="00F4387B"/>
    <w:rsid w:val="00F54350"/>
    <w:rsid w:val="00F60921"/>
    <w:rsid w:val="00F75C2A"/>
    <w:rsid w:val="00F82D04"/>
    <w:rsid w:val="00F85969"/>
    <w:rsid w:val="00FA1EBA"/>
    <w:rsid w:val="00FA4379"/>
    <w:rsid w:val="00FA69C4"/>
    <w:rsid w:val="00FB5948"/>
    <w:rsid w:val="00FC0DCE"/>
    <w:rsid w:val="00FD012B"/>
    <w:rsid w:val="00FD6620"/>
    <w:rsid w:val="00FE1326"/>
    <w:rsid w:val="00FE38DC"/>
    <w:rsid w:val="00FF3B56"/>
    <w:rsid w:val="00F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B6E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1B6E"/>
    <w:pPr>
      <w:keepNext/>
      <w:jc w:val="both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1B6E"/>
    <w:pPr>
      <w:keepNext/>
      <w:jc w:val="center"/>
      <w:outlineLvl w:val="2"/>
    </w:pPr>
    <w:rPr>
      <w:b/>
      <w:bCs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6B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B6B02"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DD1B6E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54458F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">
    <w:name w:val="Знак Знак Знак"/>
    <w:basedOn w:val="Normal"/>
    <w:uiPriority w:val="99"/>
    <w:rsid w:val="00AE05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DD1B6E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E0501"/>
    <w:rPr>
      <w:rFonts w:cs="Times New Roman"/>
      <w:sz w:val="24"/>
      <w:szCs w:val="24"/>
      <w:lang w:val="ru-RU" w:eastAsia="ru-RU" w:bidi="ar-SA"/>
    </w:rPr>
  </w:style>
  <w:style w:type="paragraph" w:customStyle="1" w:styleId="1">
    <w:name w:val="Знак Знак Знак1"/>
    <w:basedOn w:val="Normal"/>
    <w:uiPriority w:val="99"/>
    <w:rsid w:val="00233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DD1B6E"/>
    <w:pPr>
      <w:jc w:val="center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B6B02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DD1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Знак"/>
    <w:basedOn w:val="Normal"/>
    <w:uiPriority w:val="99"/>
    <w:rsid w:val="0060499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uiPriority w:val="99"/>
    <w:rsid w:val="006049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2">
    <w:name w:val="Знак Знак Знак2"/>
    <w:basedOn w:val="Normal"/>
    <w:uiPriority w:val="99"/>
    <w:rsid w:val="00233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C601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6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214</Words>
  <Characters>1223</Characters>
  <Application>Microsoft Office Outlook</Application>
  <DocSecurity>0</DocSecurity>
  <Lines>0</Lines>
  <Paragraphs>0</Paragraphs>
  <ScaleCrop>false</ScaleCrop>
  <Company>Администрация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Смотри на обороте</dc:title>
  <dc:subject/>
  <dc:creator>Петрова О.А.</dc:creator>
  <cp:keywords/>
  <dc:description/>
  <cp:lastModifiedBy>ButakovaSB</cp:lastModifiedBy>
  <cp:revision>2</cp:revision>
  <cp:lastPrinted>2024-11-05T06:38:00Z</cp:lastPrinted>
  <dcterms:created xsi:type="dcterms:W3CDTF">2024-11-07T00:42:00Z</dcterms:created>
  <dcterms:modified xsi:type="dcterms:W3CDTF">2024-11-07T00:42:00Z</dcterms:modified>
</cp:coreProperties>
</file>